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AE61B" w14:textId="77777777" w:rsidR="00636595" w:rsidRDefault="00636595" w:rsidP="006365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PEPER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6B8A7D3C" w14:textId="77777777" w:rsidR="00636595" w:rsidRDefault="00636595" w:rsidP="006365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3AF3686C" w14:textId="77777777" w:rsidR="00636595" w:rsidRDefault="00636595" w:rsidP="00636595">
      <w:pPr>
        <w:pStyle w:val="NoSpacing"/>
        <w:rPr>
          <w:rFonts w:cs="Times New Roman"/>
          <w:szCs w:val="24"/>
        </w:rPr>
      </w:pPr>
    </w:p>
    <w:p w14:paraId="26F9DA5E" w14:textId="77777777" w:rsidR="00636595" w:rsidRDefault="00636595" w:rsidP="00636595">
      <w:pPr>
        <w:pStyle w:val="NoSpacing"/>
        <w:rPr>
          <w:rFonts w:cs="Times New Roman"/>
          <w:szCs w:val="24"/>
        </w:rPr>
      </w:pPr>
    </w:p>
    <w:p w14:paraId="5A3B0789" w14:textId="77777777" w:rsidR="00636595" w:rsidRDefault="00636595" w:rsidP="006365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259D063C" w14:textId="77777777" w:rsidR="00636595" w:rsidRDefault="00636595" w:rsidP="006365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1405021E" w14:textId="77777777" w:rsidR="00636595" w:rsidRDefault="00636595" w:rsidP="00636595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p.196)</w:t>
      </w:r>
    </w:p>
    <w:p w14:paraId="1F2EF5F8" w14:textId="77777777" w:rsidR="00636595" w:rsidRDefault="00636595" w:rsidP="00636595">
      <w:pPr>
        <w:pStyle w:val="NoSpacing"/>
        <w:rPr>
          <w:rFonts w:cs="Times New Roman"/>
          <w:szCs w:val="24"/>
        </w:rPr>
      </w:pPr>
    </w:p>
    <w:p w14:paraId="679EDFFE" w14:textId="77777777" w:rsidR="00636595" w:rsidRDefault="00636595" w:rsidP="00636595">
      <w:pPr>
        <w:pStyle w:val="NoSpacing"/>
        <w:rPr>
          <w:rFonts w:cs="Times New Roman"/>
          <w:szCs w:val="24"/>
        </w:rPr>
      </w:pPr>
    </w:p>
    <w:p w14:paraId="5503F641" w14:textId="77777777" w:rsidR="00636595" w:rsidRDefault="00636595" w:rsidP="006365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2023</w:t>
      </w:r>
    </w:p>
    <w:p w14:paraId="1585A0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9492" w14:textId="77777777" w:rsidR="00636595" w:rsidRDefault="00636595" w:rsidP="009139A6">
      <w:r>
        <w:separator/>
      </w:r>
    </w:p>
  </w:endnote>
  <w:endnote w:type="continuationSeparator" w:id="0">
    <w:p w14:paraId="75102E3E" w14:textId="77777777" w:rsidR="00636595" w:rsidRDefault="006365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39B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513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A12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A3072" w14:textId="77777777" w:rsidR="00636595" w:rsidRDefault="00636595" w:rsidP="009139A6">
      <w:r>
        <w:separator/>
      </w:r>
    </w:p>
  </w:footnote>
  <w:footnote w:type="continuationSeparator" w:id="0">
    <w:p w14:paraId="66B85AE0" w14:textId="77777777" w:rsidR="00636595" w:rsidRDefault="006365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74F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D5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3C3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595"/>
    <w:rsid w:val="000666E0"/>
    <w:rsid w:val="002510B7"/>
    <w:rsid w:val="005C130B"/>
    <w:rsid w:val="0063659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1A2FF"/>
  <w15:chartTrackingRefBased/>
  <w15:docId w15:val="{E260B9E4-AB51-40E9-9713-C8389347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2023-10-19T19:25:00Z</dcterms:created>
  <dcterms:modified xsi:type="dcterms:W3CDTF">2023-10-19T19:26:00Z</dcterms:modified>
</cp:coreProperties>
</file>